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AC1" w:rsidRPr="003E7EBB" w:rsidRDefault="00DA5AC1" w:rsidP="000A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E7EBB">
        <w:rPr>
          <w:rFonts w:ascii="Times New Roman" w:hAnsi="Times New Roman" w:cs="Times New Roman"/>
          <w:b/>
          <w:bCs/>
          <w:sz w:val="20"/>
          <w:szCs w:val="20"/>
        </w:rPr>
        <w:t>РОССИЙСКАЯ ФЕДЕРАЦИЯ</w:t>
      </w:r>
    </w:p>
    <w:p w:rsidR="00DA5AC1" w:rsidRPr="003E7EBB" w:rsidRDefault="00DA5AC1" w:rsidP="000A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БРЯНСКАЯ ОБЛАСТЬ  УНЕЧ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СКИЙ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РАЙОН </w:t>
      </w:r>
    </w:p>
    <w:p w:rsidR="00DA5AC1" w:rsidRPr="003E7EBB" w:rsidRDefault="00DA5AC1" w:rsidP="000A2E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БЕРЕЗИНСКАЯ СЕЛЬСКАЯ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 АДМИНИСТРАЦИЯ</w:t>
      </w:r>
    </w:p>
    <w:p w:rsidR="00DA5AC1" w:rsidRDefault="00DA5AC1" w:rsidP="00927F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A5AC1" w:rsidRPr="003E7EBB" w:rsidRDefault="00DA5AC1" w:rsidP="00927F3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ПОСТАНОВЛЕНИЕ</w:t>
      </w:r>
    </w:p>
    <w:p w:rsidR="00DA5AC1" w:rsidRPr="00677979" w:rsidRDefault="00DA5AC1" w:rsidP="000A2E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A7A8F">
        <w:rPr>
          <w:rFonts w:ascii="Times New Roman" w:hAnsi="Times New Roman" w:cs="Times New Roman"/>
          <w:b/>
          <w:bCs/>
          <w:sz w:val="20"/>
          <w:szCs w:val="20"/>
        </w:rPr>
        <w:t>от «</w:t>
      </w:r>
      <w:r>
        <w:rPr>
          <w:rFonts w:ascii="Times New Roman" w:hAnsi="Times New Roman" w:cs="Times New Roman"/>
          <w:b/>
          <w:bCs/>
          <w:sz w:val="20"/>
          <w:szCs w:val="20"/>
        </w:rPr>
        <w:t>16</w:t>
      </w:r>
      <w:r w:rsidRPr="00AA7A8F">
        <w:rPr>
          <w:rFonts w:ascii="Times New Roman" w:hAnsi="Times New Roman" w:cs="Times New Roman"/>
          <w:b/>
          <w:bCs/>
          <w:sz w:val="20"/>
          <w:szCs w:val="20"/>
        </w:rPr>
        <w:t xml:space="preserve">» </w:t>
      </w:r>
      <w:r>
        <w:rPr>
          <w:rFonts w:ascii="Times New Roman" w:hAnsi="Times New Roman" w:cs="Times New Roman"/>
          <w:b/>
          <w:bCs/>
          <w:sz w:val="20"/>
          <w:szCs w:val="20"/>
        </w:rPr>
        <w:t>ноября</w:t>
      </w:r>
      <w:r w:rsidRPr="00AA7A8F">
        <w:rPr>
          <w:rFonts w:ascii="Times New Roman" w:hAnsi="Times New Roman" w:cs="Times New Roman"/>
          <w:b/>
          <w:bCs/>
          <w:sz w:val="20"/>
          <w:szCs w:val="20"/>
        </w:rPr>
        <w:t xml:space="preserve"> 201</w:t>
      </w:r>
      <w:r>
        <w:rPr>
          <w:rFonts w:ascii="Times New Roman" w:hAnsi="Times New Roman" w:cs="Times New Roman"/>
          <w:b/>
          <w:bCs/>
          <w:sz w:val="20"/>
          <w:szCs w:val="20"/>
        </w:rPr>
        <w:t>6</w:t>
      </w:r>
      <w:r w:rsidRPr="00AA7A8F">
        <w:rPr>
          <w:rFonts w:ascii="Times New Roman" w:hAnsi="Times New Roman" w:cs="Times New Roman"/>
          <w:b/>
          <w:bCs/>
          <w:sz w:val="20"/>
          <w:szCs w:val="20"/>
        </w:rPr>
        <w:t xml:space="preserve"> года № </w:t>
      </w:r>
      <w:r>
        <w:rPr>
          <w:rFonts w:ascii="Times New Roman" w:hAnsi="Times New Roman" w:cs="Times New Roman"/>
          <w:b/>
          <w:bCs/>
          <w:sz w:val="20"/>
          <w:szCs w:val="20"/>
        </w:rPr>
        <w:t>30</w:t>
      </w:r>
    </w:p>
    <w:p w:rsidR="00DA5AC1" w:rsidRPr="00677979" w:rsidRDefault="00DA5AC1" w:rsidP="000A2E0D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д. Березина</w:t>
      </w:r>
    </w:p>
    <w:p w:rsidR="00DA5AC1" w:rsidRDefault="00DA5AC1" w:rsidP="000A2E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DA5AC1" w:rsidRDefault="00DA5AC1" w:rsidP="000A2E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«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Об утверждении списка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собственников </w:t>
      </w:r>
    </w:p>
    <w:p w:rsidR="00DA5AC1" w:rsidRPr="003E7EBB" w:rsidRDefault="00DA5AC1" w:rsidP="000A2E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невостребованных земельных долей </w:t>
      </w:r>
      <w:r>
        <w:rPr>
          <w:rFonts w:ascii="Times New Roman" w:hAnsi="Times New Roman" w:cs="Times New Roman"/>
          <w:b/>
          <w:bCs/>
          <w:sz w:val="20"/>
          <w:szCs w:val="20"/>
        </w:rPr>
        <w:t>СПК</w:t>
      </w:r>
      <w:r w:rsidRPr="003E7E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>«Аленовский».</w:t>
      </w:r>
    </w:p>
    <w:p w:rsidR="00DA5AC1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</w:p>
    <w:p w:rsidR="00DA5AC1" w:rsidRPr="003E7EBB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 w:rsidRPr="003E7EBB">
        <w:rPr>
          <w:rFonts w:ascii="Times New Roman" w:hAnsi="Times New Roman" w:cs="Times New Roman"/>
          <w:sz w:val="20"/>
          <w:szCs w:val="20"/>
        </w:rPr>
        <w:t xml:space="preserve">В соответствии со статьей 12.1. Федерального закона от 24.07.2002 года №101-ФЗ «Об обороте земель сельскохозяйственного назначения» Администрацией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ского района Брянской области в </w:t>
      </w:r>
      <w:r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Pr="003E7EBB">
        <w:rPr>
          <w:rFonts w:ascii="Times New Roman" w:hAnsi="Times New Roman" w:cs="Times New Roman"/>
          <w:sz w:val="20"/>
          <w:szCs w:val="20"/>
        </w:rPr>
        <w:t>газете</w:t>
      </w:r>
      <w:r w:rsidRPr="00317DEF">
        <w:rPr>
          <w:rFonts w:ascii="Times New Roman" w:hAnsi="Times New Roman" w:cs="Times New Roman"/>
          <w:sz w:val="20"/>
          <w:szCs w:val="20"/>
        </w:rPr>
        <w:t xml:space="preserve"> от </w:t>
      </w:r>
      <w:r>
        <w:rPr>
          <w:rFonts w:ascii="Times New Roman" w:hAnsi="Times New Roman" w:cs="Times New Roman"/>
          <w:sz w:val="20"/>
          <w:szCs w:val="20"/>
        </w:rPr>
        <w:t>08</w:t>
      </w:r>
      <w:r w:rsidRPr="00F060D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июля</w:t>
      </w:r>
      <w:r w:rsidRPr="00F060D8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F060D8">
        <w:rPr>
          <w:rFonts w:ascii="Times New Roman" w:hAnsi="Times New Roman" w:cs="Times New Roman"/>
          <w:sz w:val="20"/>
          <w:szCs w:val="20"/>
        </w:rPr>
        <w:t xml:space="preserve"> года №</w:t>
      </w:r>
      <w:r>
        <w:rPr>
          <w:rFonts w:ascii="Times New Roman" w:hAnsi="Times New Roman" w:cs="Times New Roman"/>
          <w:sz w:val="20"/>
          <w:szCs w:val="20"/>
        </w:rPr>
        <w:t>52</w:t>
      </w:r>
      <w:r w:rsidRPr="00F060D8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10288</w:t>
      </w:r>
      <w:r w:rsidRPr="00F060D8">
        <w:rPr>
          <w:rFonts w:ascii="Times New Roman" w:hAnsi="Times New Roman" w:cs="Times New Roman"/>
          <w:sz w:val="20"/>
          <w:szCs w:val="20"/>
        </w:rPr>
        <w:t>)</w:t>
      </w:r>
      <w:r w:rsidRPr="00285B3B">
        <w:rPr>
          <w:rFonts w:ascii="Times New Roman" w:hAnsi="Times New Roman" w:cs="Times New Roman"/>
          <w:sz w:val="20"/>
          <w:szCs w:val="20"/>
        </w:rPr>
        <w:t xml:space="preserve"> </w:t>
      </w:r>
      <w:r w:rsidRPr="00703675">
        <w:rPr>
          <w:rFonts w:ascii="Times New Roman" w:hAnsi="Times New Roman" w:cs="Times New Roman"/>
          <w:sz w:val="20"/>
          <w:szCs w:val="20"/>
        </w:rPr>
        <w:t xml:space="preserve">и на </w:t>
      </w:r>
      <w:r>
        <w:rPr>
          <w:rFonts w:ascii="Times New Roman" w:hAnsi="Times New Roman" w:cs="Times New Roman"/>
          <w:sz w:val="20"/>
          <w:szCs w:val="20"/>
        </w:rPr>
        <w:t>сайте администрации Унечского района Брянской области:</w:t>
      </w:r>
      <w:r w:rsidRPr="00703675">
        <w:rPr>
          <w:sz w:val="20"/>
          <w:szCs w:val="20"/>
        </w:rPr>
        <w:t xml:space="preserve"> </w:t>
      </w:r>
      <w:r w:rsidRPr="008F295E">
        <w:rPr>
          <w:rFonts w:ascii="Times New Roman" w:hAnsi="Times New Roman" w:cs="Times New Roman"/>
        </w:rPr>
        <w:t>http://www.unradm.ru/?p=44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Pr="003E7EBB">
        <w:rPr>
          <w:rFonts w:ascii="Times New Roman" w:hAnsi="Times New Roman" w:cs="Times New Roman"/>
          <w:sz w:val="20"/>
          <w:szCs w:val="20"/>
        </w:rPr>
        <w:t xml:space="preserve"> был опубликован список </w:t>
      </w:r>
      <w:r>
        <w:rPr>
          <w:rFonts w:ascii="Times New Roman" w:hAnsi="Times New Roman" w:cs="Times New Roman"/>
          <w:sz w:val="20"/>
          <w:szCs w:val="20"/>
        </w:rPr>
        <w:t xml:space="preserve">собственников земельных долей 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Pr="00AA7A8F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AA7A8F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74,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район, </w:t>
      </w:r>
      <w:r>
        <w:rPr>
          <w:rFonts w:ascii="Times New Roman" w:hAnsi="Times New Roman" w:cs="Times New Roman"/>
          <w:sz w:val="20"/>
          <w:szCs w:val="20"/>
        </w:rPr>
        <w:t>СПК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«Аленовский»</w:t>
      </w:r>
      <w:r w:rsidRPr="003E7EBB">
        <w:rPr>
          <w:rFonts w:ascii="Times New Roman" w:hAnsi="Times New Roman" w:cs="Times New Roman"/>
          <w:sz w:val="20"/>
          <w:szCs w:val="20"/>
        </w:rPr>
        <w:t xml:space="preserve">, земельные доли которых могут быть признаны невостребованными. </w:t>
      </w:r>
    </w:p>
    <w:p w:rsidR="00DA5AC1" w:rsidRPr="003E7EBB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30</w:t>
      </w:r>
      <w:r w:rsidRPr="000B2C9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сентября</w:t>
      </w:r>
      <w:r w:rsidRPr="000B2C94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0B2C94">
        <w:rPr>
          <w:rFonts w:ascii="Times New Roman" w:hAnsi="Times New Roman" w:cs="Times New Roman"/>
          <w:sz w:val="20"/>
          <w:szCs w:val="20"/>
        </w:rPr>
        <w:t xml:space="preserve"> года в </w:t>
      </w:r>
      <w:r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Pr="000B2C94">
        <w:rPr>
          <w:rFonts w:ascii="Times New Roman" w:hAnsi="Times New Roman" w:cs="Times New Roman"/>
          <w:sz w:val="20"/>
          <w:szCs w:val="20"/>
        </w:rPr>
        <w:t xml:space="preserve">газете № </w:t>
      </w:r>
      <w:r w:rsidRPr="00E9306A">
        <w:rPr>
          <w:rFonts w:ascii="Times New Roman" w:hAnsi="Times New Roman" w:cs="Times New Roman"/>
          <w:sz w:val="20"/>
          <w:szCs w:val="20"/>
          <w:highlight w:val="yellow"/>
        </w:rPr>
        <w:t>19 (10255)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Pr="00577140">
        <w:rPr>
          <w:rFonts w:ascii="Times New Roman" w:hAnsi="Times New Roman" w:cs="Times New Roman"/>
          <w:sz w:val="20"/>
          <w:szCs w:val="20"/>
        </w:rPr>
        <w:t>и на сайте администрации Унечского района Брянской области: http://www.unradm.ru/?p=44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>
        <w:rPr>
          <w:rFonts w:ascii="Times New Roman" w:hAnsi="Times New Roman" w:cs="Times New Roman"/>
          <w:sz w:val="20"/>
          <w:szCs w:val="20"/>
        </w:rPr>
        <w:t>, а так же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информационных щитах, расположенных на территории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было дано объявление о проведении </w:t>
      </w:r>
      <w:r>
        <w:rPr>
          <w:rFonts w:ascii="Times New Roman" w:hAnsi="Times New Roman" w:cs="Times New Roman"/>
          <w:sz w:val="20"/>
          <w:szCs w:val="20"/>
        </w:rPr>
        <w:t>15</w:t>
      </w:r>
      <w:r w:rsidRPr="001A3096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ноября</w:t>
      </w:r>
      <w:r w:rsidRPr="001A3096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1A3096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общего собрания участников долевой собственности. </w:t>
      </w:r>
      <w:r w:rsidRPr="006C73C0">
        <w:rPr>
          <w:rFonts w:ascii="Times New Roman" w:hAnsi="Times New Roman" w:cs="Times New Roman"/>
          <w:sz w:val="20"/>
          <w:szCs w:val="20"/>
        </w:rPr>
        <w:t>Вопросом</w:t>
      </w:r>
      <w:r>
        <w:rPr>
          <w:rFonts w:ascii="Times New Roman" w:hAnsi="Times New Roman" w:cs="Times New Roman"/>
          <w:sz w:val="20"/>
          <w:szCs w:val="20"/>
        </w:rPr>
        <w:t>, вынесенным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DA5AC1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15</w:t>
      </w:r>
      <w:r w:rsidRPr="007F6D0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ноября</w:t>
      </w:r>
      <w:r w:rsidRPr="007F6D05">
        <w:rPr>
          <w:rFonts w:ascii="Times New Roman" w:hAnsi="Times New Roman" w:cs="Times New Roman"/>
          <w:sz w:val="20"/>
          <w:szCs w:val="20"/>
        </w:rPr>
        <w:t xml:space="preserve"> 201</w:t>
      </w:r>
      <w:r>
        <w:rPr>
          <w:rFonts w:ascii="Times New Roman" w:hAnsi="Times New Roman" w:cs="Times New Roman"/>
          <w:sz w:val="20"/>
          <w:szCs w:val="20"/>
        </w:rPr>
        <w:t>6</w:t>
      </w:r>
      <w:r w:rsidRPr="007F6D05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Pr="00F5674E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F5674E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74,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район, </w:t>
      </w:r>
      <w:r>
        <w:rPr>
          <w:rFonts w:ascii="Times New Roman" w:hAnsi="Times New Roman" w:cs="Times New Roman"/>
          <w:sz w:val="20"/>
          <w:szCs w:val="20"/>
        </w:rPr>
        <w:t>СПК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«Аленовский»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не состоялось по причине отсутствия кворума. Количество собственников земельных долей в праве общей долевой собственности на земельный участок из земель сельскохозяйственного назначения с кадастровым </w:t>
      </w:r>
      <w:r>
        <w:rPr>
          <w:rFonts w:ascii="Times New Roman" w:hAnsi="Times New Roman" w:cs="Times New Roman"/>
          <w:sz w:val="20"/>
          <w:szCs w:val="20"/>
        </w:rPr>
        <w:t xml:space="preserve">номером </w:t>
      </w:r>
      <w:r w:rsidRPr="00F5674E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F5674E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74,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район, </w:t>
      </w:r>
      <w:r>
        <w:rPr>
          <w:rFonts w:ascii="Times New Roman" w:hAnsi="Times New Roman" w:cs="Times New Roman"/>
          <w:sz w:val="20"/>
          <w:szCs w:val="20"/>
        </w:rPr>
        <w:t>СПК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«Аленовский»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составляет </w:t>
      </w:r>
      <w:r>
        <w:rPr>
          <w:rFonts w:ascii="Times New Roman" w:hAnsi="Times New Roman" w:cs="Times New Roman"/>
          <w:sz w:val="20"/>
          <w:szCs w:val="20"/>
        </w:rPr>
        <w:t>634</w:t>
      </w:r>
      <w:r w:rsidRPr="003E7EBB">
        <w:rPr>
          <w:rFonts w:ascii="Times New Roman" w:hAnsi="Times New Roman" w:cs="Times New Roman"/>
          <w:sz w:val="20"/>
          <w:szCs w:val="20"/>
        </w:rPr>
        <w:t xml:space="preserve"> человек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3E7EBB">
        <w:rPr>
          <w:rFonts w:ascii="Times New Roman" w:hAnsi="Times New Roman" w:cs="Times New Roman"/>
          <w:sz w:val="20"/>
          <w:szCs w:val="20"/>
        </w:rPr>
        <w:t xml:space="preserve">, долей </w:t>
      </w:r>
      <w:r>
        <w:rPr>
          <w:rFonts w:ascii="Times New Roman" w:hAnsi="Times New Roman" w:cs="Times New Roman"/>
          <w:sz w:val="20"/>
          <w:szCs w:val="20"/>
        </w:rPr>
        <w:t>634. На собрании не присутствовал ни один собственник</w:t>
      </w:r>
      <w:r w:rsidRPr="003E7EBB">
        <w:rPr>
          <w:rFonts w:ascii="Times New Roman" w:hAnsi="Times New Roman" w:cs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DA5AC1" w:rsidRPr="003E7EBB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 w:cs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DA5AC1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>В соответствии с ч.7 ст. 12.1. Федерального закона от 24.07.2002 года №101-ФЗ «Об обороте земель сельскохозяйственного назначения» с даты утверждения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случае,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вышеизложенного,</w:t>
      </w:r>
    </w:p>
    <w:p w:rsidR="00DA5AC1" w:rsidRPr="003E7EBB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5AC1" w:rsidRPr="00601403" w:rsidRDefault="00DA5AC1" w:rsidP="006014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01403">
        <w:rPr>
          <w:rFonts w:ascii="Times New Roman" w:hAnsi="Times New Roman" w:cs="Times New Roman"/>
          <w:b/>
          <w:bCs/>
          <w:sz w:val="20"/>
          <w:szCs w:val="20"/>
        </w:rPr>
        <w:t>Постановляю:</w:t>
      </w:r>
    </w:p>
    <w:p w:rsidR="00DA5AC1" w:rsidRPr="003E7EBB" w:rsidRDefault="00DA5AC1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5AC1" w:rsidRPr="003E7EBB" w:rsidRDefault="00DA5AC1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Утвердить список </w:t>
      </w:r>
      <w:r>
        <w:rPr>
          <w:rFonts w:ascii="Times New Roman" w:hAnsi="Times New Roman" w:cs="Times New Roman"/>
          <w:sz w:val="20"/>
          <w:szCs w:val="20"/>
        </w:rPr>
        <w:t>собственников  231 (двести тридцать один</w:t>
      </w:r>
      <w:r w:rsidRPr="00AA7A8F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невостребованных земельных долей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из земель сельскохозяйственного назначения с кадастровым номером </w:t>
      </w:r>
      <w:r w:rsidRPr="00F5674E">
        <w:rPr>
          <w:rFonts w:ascii="Times New Roman" w:hAnsi="Times New Roman" w:cs="Times New Roman"/>
          <w:sz w:val="20"/>
          <w:szCs w:val="20"/>
        </w:rPr>
        <w:t>32: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F5674E">
        <w:rPr>
          <w:rFonts w:ascii="Times New Roman" w:hAnsi="Times New Roman" w:cs="Times New Roman"/>
          <w:sz w:val="20"/>
          <w:szCs w:val="20"/>
        </w:rPr>
        <w:t>:0000000:</w:t>
      </w:r>
      <w:r>
        <w:rPr>
          <w:rFonts w:ascii="Times New Roman" w:hAnsi="Times New Roman" w:cs="Times New Roman"/>
          <w:sz w:val="20"/>
          <w:szCs w:val="20"/>
        </w:rPr>
        <w:t>74, расположенный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по адресу: Брянская область, </w:t>
      </w:r>
      <w:r>
        <w:rPr>
          <w:rFonts w:ascii="Times New Roman" w:hAnsi="Times New Roman" w:cs="Times New Roman"/>
          <w:sz w:val="20"/>
          <w:szCs w:val="20"/>
        </w:rPr>
        <w:t>Унечский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район, </w:t>
      </w:r>
      <w:r>
        <w:rPr>
          <w:rFonts w:ascii="Times New Roman" w:hAnsi="Times New Roman" w:cs="Times New Roman"/>
          <w:sz w:val="20"/>
          <w:szCs w:val="20"/>
        </w:rPr>
        <w:t>СПК «Аленовский»,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DA5AC1" w:rsidRPr="003E7EBB" w:rsidRDefault="00DA5AC1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Обратиться в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r>
        <w:rPr>
          <w:rFonts w:ascii="Times New Roman" w:hAnsi="Times New Roman" w:cs="Times New Roman"/>
          <w:sz w:val="20"/>
          <w:szCs w:val="20"/>
        </w:rPr>
        <w:t>Березинского</w:t>
      </w:r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r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невостребованными.</w:t>
      </w:r>
    </w:p>
    <w:p w:rsidR="00DA5AC1" w:rsidRPr="003E7EBB" w:rsidRDefault="00DA5AC1" w:rsidP="00927F3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>Контроль за исполнением настоящего постановления оставляю за собой</w:t>
      </w:r>
    </w:p>
    <w:p w:rsidR="00DA5AC1" w:rsidRPr="003E7EBB" w:rsidRDefault="00DA5AC1" w:rsidP="00927F3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5AC1" w:rsidRPr="003E7EBB" w:rsidRDefault="00DA5AC1" w:rsidP="002A1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5AC1" w:rsidRPr="003E7EBB" w:rsidRDefault="00DA5AC1" w:rsidP="00927F3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DA5AC1" w:rsidRDefault="00DA5AC1" w:rsidP="009044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3E7EBB">
        <w:rPr>
          <w:rFonts w:ascii="Times New Roman" w:hAnsi="Times New Roman" w:cs="Times New Roman"/>
          <w:sz w:val="20"/>
          <w:szCs w:val="20"/>
        </w:rPr>
        <w:t xml:space="preserve">Глава 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3E7EBB">
        <w:rPr>
          <w:rFonts w:ascii="Times New Roman" w:hAnsi="Times New Roman" w:cs="Times New Roman"/>
          <w:sz w:val="20"/>
          <w:szCs w:val="20"/>
        </w:rPr>
        <w:t>дминистрации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Хомякова Т.М.</w:t>
      </w:r>
    </w:p>
    <w:p w:rsidR="00DA5AC1" w:rsidRDefault="00DA5AC1" w:rsidP="0036168A">
      <w:pPr>
        <w:spacing w:after="0"/>
        <w:ind w:left="3540"/>
        <w:jc w:val="both"/>
        <w:rPr>
          <w:rFonts w:ascii="Times New Roman" w:hAnsi="Times New Roman" w:cs="Times New Roman"/>
        </w:rPr>
      </w:pPr>
    </w:p>
    <w:p w:rsidR="00DA5AC1" w:rsidRDefault="00DA5AC1" w:rsidP="000A2E0D">
      <w:pPr>
        <w:spacing w:after="0" w:line="240" w:lineRule="auto"/>
        <w:ind w:left="4253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№1 к Постановлению </w:t>
      </w:r>
      <w:r w:rsidRPr="00BC6357">
        <w:rPr>
          <w:rFonts w:ascii="Times New Roman" w:hAnsi="Times New Roman" w:cs="Times New Roman"/>
        </w:rPr>
        <w:t>Березинско</w:t>
      </w:r>
      <w:r>
        <w:rPr>
          <w:rFonts w:ascii="Times New Roman" w:hAnsi="Times New Roman" w:cs="Times New Roman"/>
        </w:rPr>
        <w:t>й</w:t>
      </w:r>
      <w:r w:rsidRPr="00BC63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сельской администрации Унечского района Брянской области </w:t>
      </w:r>
    </w:p>
    <w:p w:rsidR="00DA5AC1" w:rsidRDefault="00DA5AC1" w:rsidP="000A2E0D">
      <w:pPr>
        <w:spacing w:after="0" w:line="240" w:lineRule="auto"/>
        <w:ind w:left="4253" w:firstLine="708"/>
        <w:jc w:val="both"/>
        <w:rPr>
          <w:rFonts w:ascii="Times New Roman" w:hAnsi="Times New Roman" w:cs="Times New Roman"/>
        </w:rPr>
      </w:pPr>
      <w:r w:rsidRPr="00AA7A8F">
        <w:rPr>
          <w:rFonts w:ascii="Times New Roman" w:hAnsi="Times New Roman" w:cs="Times New Roman"/>
        </w:rPr>
        <w:t>от «</w:t>
      </w:r>
      <w:r>
        <w:rPr>
          <w:rFonts w:ascii="Times New Roman" w:hAnsi="Times New Roman" w:cs="Times New Roman"/>
        </w:rPr>
        <w:t>16</w:t>
      </w:r>
      <w:r w:rsidRPr="00AA7A8F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>ноября</w:t>
      </w:r>
      <w:r w:rsidRPr="00AA7A8F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6</w:t>
      </w:r>
      <w:r w:rsidRPr="00AA7A8F">
        <w:rPr>
          <w:rFonts w:ascii="Times New Roman" w:hAnsi="Times New Roman" w:cs="Times New Roman"/>
        </w:rPr>
        <w:t xml:space="preserve"> года №</w:t>
      </w:r>
      <w:r>
        <w:rPr>
          <w:rFonts w:ascii="Times New Roman" w:hAnsi="Times New Roman" w:cs="Times New Roman"/>
        </w:rPr>
        <w:t xml:space="preserve"> 30</w:t>
      </w:r>
    </w:p>
    <w:p w:rsidR="00DA5AC1" w:rsidRDefault="00DA5AC1" w:rsidP="000A2E0D">
      <w:pPr>
        <w:spacing w:after="0" w:line="240" w:lineRule="auto"/>
        <w:ind w:left="3540"/>
        <w:jc w:val="both"/>
        <w:rPr>
          <w:rFonts w:ascii="Times New Roman" w:hAnsi="Times New Roman" w:cs="Times New Roman"/>
          <w:b/>
          <w:bCs/>
        </w:rPr>
      </w:pPr>
    </w:p>
    <w:p w:rsidR="00DA5AC1" w:rsidRDefault="00DA5AC1" w:rsidP="007C0E7F">
      <w:pPr>
        <w:spacing w:after="0" w:line="240" w:lineRule="auto"/>
        <w:ind w:firstLine="360"/>
        <w:rPr>
          <w:rFonts w:ascii="Times New Roman" w:hAnsi="Times New Roman" w:cs="Times New Roman"/>
        </w:rPr>
      </w:pPr>
      <w:r w:rsidRPr="00731A3F">
        <w:rPr>
          <w:rFonts w:ascii="Times New Roman" w:hAnsi="Times New Roman" w:cs="Times New Roman"/>
          <w:b/>
          <w:bCs/>
        </w:rPr>
        <w:t>№</w:t>
      </w:r>
      <w:r w:rsidRPr="00037BA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 w:rsidRPr="00731A3F">
        <w:rPr>
          <w:rFonts w:ascii="Times New Roman" w:hAnsi="Times New Roman" w:cs="Times New Roman"/>
          <w:b/>
          <w:bCs/>
        </w:rPr>
        <w:t>Ф.И.О. собственника</w:t>
      </w:r>
      <w:r>
        <w:rPr>
          <w:rFonts w:ascii="Times New Roman" w:hAnsi="Times New Roman" w:cs="Times New Roman"/>
          <w:b/>
          <w:bCs/>
        </w:rPr>
        <w:tab/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Алферов Петр Сергеевич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Алферова Мария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Антипенко Мария Фоминична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Ахламова Александра Фоминична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Ахламова Мария Степановна,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Ахламова Мария Фроловна,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Ахламова Полина Ивановна,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Безкостная Александра Сергеевна,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Безкостный Владимир Михайлович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Бескостная Мария Юдовна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Бондарь Валентина Степановна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Владимирова Мария Романовна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>ойцеховский Ярослав Николаевич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 Иван Евменович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 Иван Прокопович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 Петр Прокопович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 Петр Семенович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Александра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Анна Кузьминична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Василиса Тимофеевна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Волкова Ека</w:t>
      </w:r>
      <w:r>
        <w:rPr>
          <w:rFonts w:ascii="Times New Roman" w:hAnsi="Times New Roman" w:cs="Times New Roman"/>
        </w:rPr>
        <w:t>терина Иосифовна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Мария Кирилловна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Волкова Мария Кононовна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Ворона Ольга Ильинична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Гнедько  Василий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Годунов Василий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Годунова Мария Евтеховна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Горбатенко Иван Афанасьевич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Грецкая Ульяна Прокоповна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Грибанова Анна Григорьевна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Грибанова Евдокия Лукьяновна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Грибанова Мария  Семеновна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Гришечко Анастасия Афанасьевна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Гришечко Анисия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Гришечко Михаил Сафронович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Гришечко Николай Макарович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Гришечко Ульяна Григорьевна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Дегтярев Петр Васильевич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Дегтярев Петр Семенович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Дегтярева Ирина Григорьевна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Дегтярева Ксения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Дегтярева Мария В</w:t>
      </w:r>
      <w:r>
        <w:rPr>
          <w:rFonts w:ascii="Times New Roman" w:hAnsi="Times New Roman" w:cs="Times New Roman"/>
        </w:rPr>
        <w:t>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Дегтярева Татьяна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Довыденок Акулина Мартыновна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Довыденок Антонина Григорьевна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 Любовь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Алексей Николаевич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Анна Ильинична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Валентина Захаровна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Василий Кириллович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Евдокия Сидоровна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Иван Васильевич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Иван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Лидия Иосифовна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Дудко Любовь Дмитриевна  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Любовь Иосифовна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Наталья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Николай Егорович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Дудко Николай Ефимович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Николай Михайлович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Дудко Николай Ник</w:t>
      </w:r>
      <w:r>
        <w:rPr>
          <w:rFonts w:ascii="Times New Roman" w:hAnsi="Times New Roman" w:cs="Times New Roman"/>
        </w:rPr>
        <w:t>олаевич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Дудко Николай Сергеевич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Жлоба Лидия Степановна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Жукова Анна Михайловна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Зайцев Николай Андреевич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Зверек Нина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Зможная Елена Агеевна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Зможный Федор Ильич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Кабанов Виктор Николаевич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Кабанов Иван Фролович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Кабанов Михаил Фролович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Кабанов</w:t>
      </w:r>
      <w:r>
        <w:rPr>
          <w:rFonts w:ascii="Times New Roman" w:hAnsi="Times New Roman" w:cs="Times New Roman"/>
        </w:rPr>
        <w:t>а Анна Прокоповна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Кабанова Анна Яковлевна 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Кабанова Дарья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Кабанова Елена Тимофеевна 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Кабанова Софья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Кабенок Анна Стефановна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Кабенок Анна Яковлевна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Кабенок Иван Кузьмич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Кабенок Ив</w:t>
      </w:r>
      <w:r>
        <w:rPr>
          <w:rFonts w:ascii="Times New Roman" w:hAnsi="Times New Roman" w:cs="Times New Roman"/>
        </w:rPr>
        <w:t>ан Сидорович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Кабенок Нина Клементьевна</w:t>
      </w:r>
    </w:p>
    <w:p w:rsidR="00DA5AC1" w:rsidRPr="003A17ED" w:rsidRDefault="00DA5AC1" w:rsidP="008D643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Кабенок Пелагея Кузьминична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Казакова Наталья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Кнороз Раиса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Кобанов Николай Кузьмич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Кобенок Анна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Кобенок Ефросинья Даниловна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Кобенок Ксенья Даниловна, </w:t>
      </w:r>
    </w:p>
    <w:p w:rsidR="00DA5AC1" w:rsidRPr="003A17ED" w:rsidRDefault="00DA5AC1" w:rsidP="00800677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Ковзик Анастасия Ивановна,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Кожемяко Наталья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Козаков Александр Степанович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Козакова Агафья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Козлова Серафима Кононовна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 Василий Ефимович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Копачева Анастасия Семеновна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Копачева Анна </w:t>
      </w:r>
      <w:r>
        <w:rPr>
          <w:rFonts w:ascii="Times New Roman" w:hAnsi="Times New Roman" w:cs="Times New Roman"/>
        </w:rPr>
        <w:t>Ефимовна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Копачева Вера Афанасьевна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Копачева Клавдия Яковлевна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Копачева Кристина Федосовна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Копачева Прасковья Иосифовна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Копачева Ульяна Макаровна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Копыленко Анна Степановна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Копыленко Анна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Копыленко Евдокия Кузьминична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Копылов Петр Семенови</w:t>
      </w:r>
      <w:r>
        <w:rPr>
          <w:rFonts w:ascii="Times New Roman" w:hAnsi="Times New Roman" w:cs="Times New Roman"/>
        </w:rPr>
        <w:t>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Копылова Нина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Коржова Пелагея Афанасьевна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Коруно Елизавета Миновна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Косенок Софья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Костюков Владимир Васильевич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остюкова Александра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Костюкова Екатерина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Костюкова Екатерина Иван</w:t>
      </w:r>
      <w:r>
        <w:rPr>
          <w:rFonts w:ascii="Times New Roman" w:hAnsi="Times New Roman" w:cs="Times New Roman"/>
        </w:rPr>
        <w:t>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Костюкова Елена Ефимовна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Костюкова Ефросинья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Костюкова Любовь Ильинична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Криштопенок Любовь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Кудько Прасковья Максимовна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Кусков Тимофей Петрович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Кускова Прасковья Ивановн</w:t>
      </w:r>
      <w:r>
        <w:rPr>
          <w:rFonts w:ascii="Times New Roman" w:hAnsi="Times New Roman" w:cs="Times New Roman"/>
        </w:rPr>
        <w:t>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Куценко Егор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Леоненко Евдокия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Леоненко Илья Павлович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Лукашова Нина Григорьевна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Макаренк</w:t>
      </w:r>
      <w:r>
        <w:rPr>
          <w:rFonts w:ascii="Times New Roman" w:hAnsi="Times New Roman" w:cs="Times New Roman"/>
        </w:rPr>
        <w:t xml:space="preserve">о Александра Михайловна     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Малюко Екатерина Максимовна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Малюко Марфа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Мамонова Татьяна Никитична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Манек Анна Матвеевна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Манжос Агафья Ивано</w:t>
      </w:r>
      <w:r>
        <w:rPr>
          <w:rFonts w:ascii="Times New Roman" w:hAnsi="Times New Roman" w:cs="Times New Roman"/>
        </w:rPr>
        <w:t>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Василий Агеевич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Елизавета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Иван Михайлович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Мария Сафроновна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Михаил Николаевич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Манжос</w:t>
      </w:r>
      <w:r>
        <w:rPr>
          <w:rFonts w:ascii="Times New Roman" w:hAnsi="Times New Roman" w:cs="Times New Roman"/>
        </w:rPr>
        <w:t xml:space="preserve"> Михаил Семенович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Николай Агеевич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Нина Емельяновна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Нина Степановна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Таисия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Татьяна Максимовна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Манжос Татьяна Стефановна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Мельникова Любовь Тимофеевна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Мельникова Софья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Мушкаренко Иван Борисович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Мушкаренко Сергей Борисович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Назаревская Екатерина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Назаревская Любовь Михайловна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>заревская Степанида Дмитриевна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>заревский  Владимир Васильевич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Об</w:t>
      </w:r>
      <w:r>
        <w:rPr>
          <w:rFonts w:ascii="Times New Roman" w:hAnsi="Times New Roman" w:cs="Times New Roman"/>
        </w:rPr>
        <w:t>ыночная Александра Алексеевна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Анна Павловна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Ефросинья Антоновна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Ирина Григорьевна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Обыно</w:t>
      </w:r>
      <w:r>
        <w:rPr>
          <w:rFonts w:ascii="Times New Roman" w:hAnsi="Times New Roman" w:cs="Times New Roman"/>
        </w:rPr>
        <w:t>чная Любовь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Татьяна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Обыночная Федора Петровна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Обыночный Иван Герасимович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Обыночный Николай Николаевич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Павлюченко  Евдокия Мироновна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Павлюченко Анна Даниловна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Павлюченко Любовь Никифоровна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Павлюченко Николай Федорович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Пантюшенко Агафья Ефимовна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Пантюшенко Алексей Петрович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Пантюшенко Лидия Денисовна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Пантюшенко Николай Иванович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Пантюшенко Прасковья Сергеевна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Перековая Мария Кирилловна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Перековая Меланья Прохоровна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Перистый Василий Лазаревич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Пономаренко Любовь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Пономаренко Татьяна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Понтюшенко Мария Ивановна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ривалова Александра Михайловна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Приходько Анна Ефимовна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Приходько </w:t>
      </w:r>
      <w:r>
        <w:rPr>
          <w:rFonts w:ascii="Times New Roman" w:hAnsi="Times New Roman" w:cs="Times New Roman"/>
        </w:rPr>
        <w:t>Виктор Васильевич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Приходько Пелагея Евсеевна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Прожико Меланья Прохоровна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Прожико Татьяна Карповна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Акулина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Александра Николаевна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Александра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Алексей Петрович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Анна Захаровна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Варвара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Владимир Федорович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Герасим Кириллович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Илья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Капиталина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Мария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Наталья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Пузик Николай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 xml:space="preserve">Пузик Фекла </w:t>
      </w:r>
      <w:r>
        <w:rPr>
          <w:rFonts w:ascii="Times New Roman" w:hAnsi="Times New Roman" w:cs="Times New Roman"/>
        </w:rPr>
        <w:t>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Пус</w:t>
      </w:r>
      <w:r>
        <w:rPr>
          <w:rFonts w:ascii="Times New Roman" w:hAnsi="Times New Roman" w:cs="Times New Roman"/>
        </w:rPr>
        <w:t>товойтова Валентина Георгиевна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Романенко Вера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Рыжкина Анна Даниловна</w:t>
      </w:r>
    </w:p>
    <w:p w:rsidR="00DA5AC1" w:rsidRPr="003A17ED" w:rsidRDefault="00DA5AC1" w:rsidP="00393836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Сабецкая Анна Тимофеевна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Сарамуд Матрена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Сашенков Валерий Александрович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Селедцова Ксенья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Сидоренко Раиса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Слепенок Василий Емельянов</w:t>
      </w:r>
      <w:r>
        <w:rPr>
          <w:rFonts w:ascii="Times New Roman" w:hAnsi="Times New Roman" w:cs="Times New Roman"/>
        </w:rPr>
        <w:t>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Слепенок Михаил Данилович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Сорокина Дарья Дмитриевна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Сычева  Анастасия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Тужик Николай Кузьмич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Тужик Татьяна Афонасьевна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Урянская Анна Романовна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Урянская Мария Захаровна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Урянский Николай Семенович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Усов Сергей Михайлович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Цикунова Дарья М</w:t>
      </w:r>
      <w:r>
        <w:rPr>
          <w:rFonts w:ascii="Times New Roman" w:hAnsi="Times New Roman" w:cs="Times New Roman"/>
        </w:rPr>
        <w:t>ихайловна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Шауро Мария Борисовна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Шауро Мария Ефремовна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Шауро Михаил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Шауро Хавронья Михайловна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Шинкоренко Валентина Фроловна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Шинкоренко Василий Романович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инкоренко Ефросинья Васильевна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Шинкоренко Наталья Ивановна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Шинкоренко Ульяна Афанасье</w:t>
      </w:r>
      <w:r>
        <w:rPr>
          <w:rFonts w:ascii="Times New Roman" w:hAnsi="Times New Roman" w:cs="Times New Roman"/>
        </w:rPr>
        <w:t>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Шкабаро Василий Яковлевич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Шкрабо Василий Яковлевич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Шкрабо Полина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Шкрабо Прасковья Петровна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Шлык Надежда Федоровна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Шнырев Михаил  Демидович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Шулик Николай Иванович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Шулик Пелагея Алексеевна</w:t>
      </w:r>
    </w:p>
    <w:p w:rsidR="00DA5AC1" w:rsidRPr="003A17ED" w:rsidRDefault="00DA5AC1" w:rsidP="003A17ED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</w:rPr>
      </w:pPr>
      <w:r w:rsidRPr="003A17ED">
        <w:rPr>
          <w:rFonts w:ascii="Times New Roman" w:hAnsi="Times New Roman" w:cs="Times New Roman"/>
        </w:rPr>
        <w:t>Эшалиев Хуррам</w:t>
      </w:r>
    </w:p>
    <w:p w:rsidR="00DA5AC1" w:rsidRPr="00C9374D" w:rsidRDefault="00DA5AC1" w:rsidP="00C17FE8">
      <w:pPr>
        <w:pStyle w:val="ListParagraph"/>
        <w:spacing w:line="240" w:lineRule="auto"/>
        <w:rPr>
          <w:rFonts w:ascii="Times New Roman" w:hAnsi="Times New Roman" w:cs="Times New Roman"/>
        </w:rPr>
      </w:pPr>
    </w:p>
    <w:sectPr w:rsidR="00DA5AC1" w:rsidRPr="00C9374D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5BFD"/>
    <w:multiLevelType w:val="hybridMultilevel"/>
    <w:tmpl w:val="8270A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5E619F"/>
    <w:multiLevelType w:val="hybridMultilevel"/>
    <w:tmpl w:val="C8BC7A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BD2219"/>
    <w:multiLevelType w:val="hybridMultilevel"/>
    <w:tmpl w:val="48D2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317611"/>
    <w:multiLevelType w:val="hybridMultilevel"/>
    <w:tmpl w:val="693ED00E"/>
    <w:lvl w:ilvl="0" w:tplc="FF54DF9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99704A"/>
    <w:multiLevelType w:val="hybridMultilevel"/>
    <w:tmpl w:val="A52C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61C9"/>
    <w:rsid w:val="00007E02"/>
    <w:rsid w:val="00023D5C"/>
    <w:rsid w:val="00032E42"/>
    <w:rsid w:val="00032F1A"/>
    <w:rsid w:val="00037BA4"/>
    <w:rsid w:val="00042AE2"/>
    <w:rsid w:val="000517BC"/>
    <w:rsid w:val="000566BC"/>
    <w:rsid w:val="000612B9"/>
    <w:rsid w:val="00071150"/>
    <w:rsid w:val="00075628"/>
    <w:rsid w:val="0008643E"/>
    <w:rsid w:val="000913CC"/>
    <w:rsid w:val="0009243B"/>
    <w:rsid w:val="000948FF"/>
    <w:rsid w:val="000A16AA"/>
    <w:rsid w:val="000A1F57"/>
    <w:rsid w:val="000A2E0D"/>
    <w:rsid w:val="000B282C"/>
    <w:rsid w:val="000B2C94"/>
    <w:rsid w:val="000C0DFE"/>
    <w:rsid w:val="000E12D9"/>
    <w:rsid w:val="000E185C"/>
    <w:rsid w:val="000F28CE"/>
    <w:rsid w:val="00105B4D"/>
    <w:rsid w:val="00113FDE"/>
    <w:rsid w:val="00121F0A"/>
    <w:rsid w:val="00132378"/>
    <w:rsid w:val="00162A7B"/>
    <w:rsid w:val="00182664"/>
    <w:rsid w:val="00183146"/>
    <w:rsid w:val="00195A13"/>
    <w:rsid w:val="001A01B1"/>
    <w:rsid w:val="001A10E3"/>
    <w:rsid w:val="001A3096"/>
    <w:rsid w:val="001A5066"/>
    <w:rsid w:val="001A5EC5"/>
    <w:rsid w:val="001B42F0"/>
    <w:rsid w:val="001D1B1C"/>
    <w:rsid w:val="001D2966"/>
    <w:rsid w:val="001F26E1"/>
    <w:rsid w:val="001F43E3"/>
    <w:rsid w:val="00203ECC"/>
    <w:rsid w:val="00205670"/>
    <w:rsid w:val="0022124F"/>
    <w:rsid w:val="00221607"/>
    <w:rsid w:val="00234C49"/>
    <w:rsid w:val="00247757"/>
    <w:rsid w:val="002646BC"/>
    <w:rsid w:val="00274160"/>
    <w:rsid w:val="002752C7"/>
    <w:rsid w:val="00277D7E"/>
    <w:rsid w:val="00281781"/>
    <w:rsid w:val="00283E54"/>
    <w:rsid w:val="0028507F"/>
    <w:rsid w:val="00285B3B"/>
    <w:rsid w:val="00295D8C"/>
    <w:rsid w:val="00296F9D"/>
    <w:rsid w:val="002971DE"/>
    <w:rsid w:val="002A1809"/>
    <w:rsid w:val="002A1D22"/>
    <w:rsid w:val="002A4434"/>
    <w:rsid w:val="002D3C1C"/>
    <w:rsid w:val="002D66FA"/>
    <w:rsid w:val="002E4FFF"/>
    <w:rsid w:val="002F157F"/>
    <w:rsid w:val="002F4A0A"/>
    <w:rsid w:val="002F60E4"/>
    <w:rsid w:val="003003C6"/>
    <w:rsid w:val="00304628"/>
    <w:rsid w:val="00306F29"/>
    <w:rsid w:val="00317DEF"/>
    <w:rsid w:val="0032589D"/>
    <w:rsid w:val="003261C9"/>
    <w:rsid w:val="003402B3"/>
    <w:rsid w:val="00351988"/>
    <w:rsid w:val="00352D90"/>
    <w:rsid w:val="0036168A"/>
    <w:rsid w:val="003669A9"/>
    <w:rsid w:val="0037382D"/>
    <w:rsid w:val="00375E7C"/>
    <w:rsid w:val="003867F3"/>
    <w:rsid w:val="00390257"/>
    <w:rsid w:val="003917D1"/>
    <w:rsid w:val="0039331C"/>
    <w:rsid w:val="00393836"/>
    <w:rsid w:val="003A01F3"/>
    <w:rsid w:val="003A17ED"/>
    <w:rsid w:val="003C259E"/>
    <w:rsid w:val="003D0D89"/>
    <w:rsid w:val="003D4A6C"/>
    <w:rsid w:val="003E7EBB"/>
    <w:rsid w:val="003F109E"/>
    <w:rsid w:val="003F28EC"/>
    <w:rsid w:val="004100C3"/>
    <w:rsid w:val="004205A7"/>
    <w:rsid w:val="004536C4"/>
    <w:rsid w:val="00454ABC"/>
    <w:rsid w:val="004645DF"/>
    <w:rsid w:val="004728EA"/>
    <w:rsid w:val="00482CB1"/>
    <w:rsid w:val="00483FCA"/>
    <w:rsid w:val="004909A1"/>
    <w:rsid w:val="00494A85"/>
    <w:rsid w:val="004C1027"/>
    <w:rsid w:val="004C10DE"/>
    <w:rsid w:val="004C4235"/>
    <w:rsid w:val="004C65BA"/>
    <w:rsid w:val="004D28AF"/>
    <w:rsid w:val="004D7E3F"/>
    <w:rsid w:val="004E7EF8"/>
    <w:rsid w:val="004F6ED1"/>
    <w:rsid w:val="00501CD0"/>
    <w:rsid w:val="005032E2"/>
    <w:rsid w:val="00510CC6"/>
    <w:rsid w:val="00511F53"/>
    <w:rsid w:val="00524067"/>
    <w:rsid w:val="005244FB"/>
    <w:rsid w:val="00532433"/>
    <w:rsid w:val="00544633"/>
    <w:rsid w:val="005453CB"/>
    <w:rsid w:val="00551B37"/>
    <w:rsid w:val="00577140"/>
    <w:rsid w:val="005845AA"/>
    <w:rsid w:val="005901EC"/>
    <w:rsid w:val="005921B7"/>
    <w:rsid w:val="0059602C"/>
    <w:rsid w:val="005A4ED6"/>
    <w:rsid w:val="005A622E"/>
    <w:rsid w:val="005C05D7"/>
    <w:rsid w:val="005D390B"/>
    <w:rsid w:val="005D3CE2"/>
    <w:rsid w:val="005D6E86"/>
    <w:rsid w:val="005D7288"/>
    <w:rsid w:val="005E5F0E"/>
    <w:rsid w:val="005F3AE1"/>
    <w:rsid w:val="005F6ED4"/>
    <w:rsid w:val="0060005B"/>
    <w:rsid w:val="00601403"/>
    <w:rsid w:val="00634D1D"/>
    <w:rsid w:val="00637C48"/>
    <w:rsid w:val="00677979"/>
    <w:rsid w:val="00677E4E"/>
    <w:rsid w:val="00682262"/>
    <w:rsid w:val="00684C4E"/>
    <w:rsid w:val="006909AD"/>
    <w:rsid w:val="00696AD2"/>
    <w:rsid w:val="006A6FFE"/>
    <w:rsid w:val="006A71B7"/>
    <w:rsid w:val="006B6E80"/>
    <w:rsid w:val="006C2A6B"/>
    <w:rsid w:val="006C34BD"/>
    <w:rsid w:val="006C73C0"/>
    <w:rsid w:val="006D13AB"/>
    <w:rsid w:val="006D4AF1"/>
    <w:rsid w:val="007012C3"/>
    <w:rsid w:val="00703675"/>
    <w:rsid w:val="00731A3F"/>
    <w:rsid w:val="007320A0"/>
    <w:rsid w:val="00736464"/>
    <w:rsid w:val="00741B72"/>
    <w:rsid w:val="007445C3"/>
    <w:rsid w:val="007477E4"/>
    <w:rsid w:val="007505B3"/>
    <w:rsid w:val="007545F2"/>
    <w:rsid w:val="0076215C"/>
    <w:rsid w:val="00765016"/>
    <w:rsid w:val="00794191"/>
    <w:rsid w:val="007B1F23"/>
    <w:rsid w:val="007B74BC"/>
    <w:rsid w:val="007C07AF"/>
    <w:rsid w:val="007C0E7F"/>
    <w:rsid w:val="007C31BF"/>
    <w:rsid w:val="007D3A3E"/>
    <w:rsid w:val="007E2643"/>
    <w:rsid w:val="007F19EE"/>
    <w:rsid w:val="007F59CB"/>
    <w:rsid w:val="007F6D05"/>
    <w:rsid w:val="008003B2"/>
    <w:rsid w:val="00800677"/>
    <w:rsid w:val="00804CF3"/>
    <w:rsid w:val="008123F2"/>
    <w:rsid w:val="00815CFB"/>
    <w:rsid w:val="00820531"/>
    <w:rsid w:val="008279F8"/>
    <w:rsid w:val="00830D0A"/>
    <w:rsid w:val="008315BD"/>
    <w:rsid w:val="00833C2E"/>
    <w:rsid w:val="008369EA"/>
    <w:rsid w:val="00856252"/>
    <w:rsid w:val="0086245B"/>
    <w:rsid w:val="008775FC"/>
    <w:rsid w:val="00880BD8"/>
    <w:rsid w:val="00882E18"/>
    <w:rsid w:val="00883C04"/>
    <w:rsid w:val="00885333"/>
    <w:rsid w:val="00890D34"/>
    <w:rsid w:val="00891D71"/>
    <w:rsid w:val="0089420A"/>
    <w:rsid w:val="008A5E96"/>
    <w:rsid w:val="008A73F5"/>
    <w:rsid w:val="008C6D22"/>
    <w:rsid w:val="008D014C"/>
    <w:rsid w:val="008D643D"/>
    <w:rsid w:val="008D7D50"/>
    <w:rsid w:val="008F295E"/>
    <w:rsid w:val="008F499F"/>
    <w:rsid w:val="0090443F"/>
    <w:rsid w:val="00916A13"/>
    <w:rsid w:val="00922158"/>
    <w:rsid w:val="009253C8"/>
    <w:rsid w:val="00927F34"/>
    <w:rsid w:val="00932088"/>
    <w:rsid w:val="00951B74"/>
    <w:rsid w:val="00954BB6"/>
    <w:rsid w:val="00957CD0"/>
    <w:rsid w:val="00962D3A"/>
    <w:rsid w:val="00981223"/>
    <w:rsid w:val="00985BD0"/>
    <w:rsid w:val="00991C1A"/>
    <w:rsid w:val="00994088"/>
    <w:rsid w:val="009A4B1C"/>
    <w:rsid w:val="009B025C"/>
    <w:rsid w:val="009C4737"/>
    <w:rsid w:val="009C4750"/>
    <w:rsid w:val="009C7849"/>
    <w:rsid w:val="009D6A05"/>
    <w:rsid w:val="009F21FC"/>
    <w:rsid w:val="00A031DC"/>
    <w:rsid w:val="00A0693D"/>
    <w:rsid w:val="00A17465"/>
    <w:rsid w:val="00A17F72"/>
    <w:rsid w:val="00A27ED9"/>
    <w:rsid w:val="00A3615D"/>
    <w:rsid w:val="00A36D0E"/>
    <w:rsid w:val="00A44672"/>
    <w:rsid w:val="00A61D0A"/>
    <w:rsid w:val="00A64022"/>
    <w:rsid w:val="00A77648"/>
    <w:rsid w:val="00A910E8"/>
    <w:rsid w:val="00AA2647"/>
    <w:rsid w:val="00AA7A8F"/>
    <w:rsid w:val="00AA7D58"/>
    <w:rsid w:val="00AC2C23"/>
    <w:rsid w:val="00AC3FD1"/>
    <w:rsid w:val="00AD2476"/>
    <w:rsid w:val="00AE751D"/>
    <w:rsid w:val="00B50884"/>
    <w:rsid w:val="00B57D00"/>
    <w:rsid w:val="00B6038B"/>
    <w:rsid w:val="00B77224"/>
    <w:rsid w:val="00B81D2A"/>
    <w:rsid w:val="00B86E02"/>
    <w:rsid w:val="00B87FA1"/>
    <w:rsid w:val="00BB3B56"/>
    <w:rsid w:val="00BC0EFC"/>
    <w:rsid w:val="00BC4364"/>
    <w:rsid w:val="00BC4BB0"/>
    <w:rsid w:val="00BC6357"/>
    <w:rsid w:val="00BD3315"/>
    <w:rsid w:val="00BD7AC5"/>
    <w:rsid w:val="00BE35A8"/>
    <w:rsid w:val="00BE52B3"/>
    <w:rsid w:val="00BF572F"/>
    <w:rsid w:val="00C17FE8"/>
    <w:rsid w:val="00C20BE8"/>
    <w:rsid w:val="00C2363A"/>
    <w:rsid w:val="00C23A7B"/>
    <w:rsid w:val="00C3101F"/>
    <w:rsid w:val="00C31E1F"/>
    <w:rsid w:val="00C320F6"/>
    <w:rsid w:val="00C35465"/>
    <w:rsid w:val="00C62764"/>
    <w:rsid w:val="00C658C3"/>
    <w:rsid w:val="00C9374D"/>
    <w:rsid w:val="00CA5E3A"/>
    <w:rsid w:val="00CB0206"/>
    <w:rsid w:val="00CB159C"/>
    <w:rsid w:val="00CB5FF0"/>
    <w:rsid w:val="00CC13BD"/>
    <w:rsid w:val="00CD036A"/>
    <w:rsid w:val="00CD6CE8"/>
    <w:rsid w:val="00CE2B8F"/>
    <w:rsid w:val="00CE7DD0"/>
    <w:rsid w:val="00CF67FB"/>
    <w:rsid w:val="00D134F9"/>
    <w:rsid w:val="00D1380B"/>
    <w:rsid w:val="00D14178"/>
    <w:rsid w:val="00D145D6"/>
    <w:rsid w:val="00D246A5"/>
    <w:rsid w:val="00D4573C"/>
    <w:rsid w:val="00D532A5"/>
    <w:rsid w:val="00D63C0C"/>
    <w:rsid w:val="00D744B6"/>
    <w:rsid w:val="00D817E4"/>
    <w:rsid w:val="00D918BC"/>
    <w:rsid w:val="00DA5AC1"/>
    <w:rsid w:val="00DA6379"/>
    <w:rsid w:val="00DB086D"/>
    <w:rsid w:val="00DC487A"/>
    <w:rsid w:val="00DC48C1"/>
    <w:rsid w:val="00DF5A98"/>
    <w:rsid w:val="00DF7C08"/>
    <w:rsid w:val="00E11047"/>
    <w:rsid w:val="00E11E1D"/>
    <w:rsid w:val="00E30AED"/>
    <w:rsid w:val="00E3583E"/>
    <w:rsid w:val="00E468E8"/>
    <w:rsid w:val="00E55C39"/>
    <w:rsid w:val="00E573D1"/>
    <w:rsid w:val="00E734F4"/>
    <w:rsid w:val="00E74A09"/>
    <w:rsid w:val="00E77E8A"/>
    <w:rsid w:val="00E91CC4"/>
    <w:rsid w:val="00E9306A"/>
    <w:rsid w:val="00E93ED2"/>
    <w:rsid w:val="00E9758B"/>
    <w:rsid w:val="00EB0B36"/>
    <w:rsid w:val="00EB1F82"/>
    <w:rsid w:val="00EB38FD"/>
    <w:rsid w:val="00EC0D4D"/>
    <w:rsid w:val="00EC1861"/>
    <w:rsid w:val="00ED0A62"/>
    <w:rsid w:val="00ED1661"/>
    <w:rsid w:val="00ED3DA7"/>
    <w:rsid w:val="00ED6CD7"/>
    <w:rsid w:val="00EE766D"/>
    <w:rsid w:val="00EE77A4"/>
    <w:rsid w:val="00EF125E"/>
    <w:rsid w:val="00EF2B41"/>
    <w:rsid w:val="00EF38FC"/>
    <w:rsid w:val="00F0148A"/>
    <w:rsid w:val="00F060D8"/>
    <w:rsid w:val="00F1034B"/>
    <w:rsid w:val="00F126AD"/>
    <w:rsid w:val="00F1469A"/>
    <w:rsid w:val="00F177B7"/>
    <w:rsid w:val="00F200B8"/>
    <w:rsid w:val="00F22F26"/>
    <w:rsid w:val="00F242AC"/>
    <w:rsid w:val="00F25714"/>
    <w:rsid w:val="00F351F5"/>
    <w:rsid w:val="00F447F7"/>
    <w:rsid w:val="00F53066"/>
    <w:rsid w:val="00F5674E"/>
    <w:rsid w:val="00F75D9B"/>
    <w:rsid w:val="00F85168"/>
    <w:rsid w:val="00F94B26"/>
    <w:rsid w:val="00FB7AE5"/>
    <w:rsid w:val="00FC16B0"/>
    <w:rsid w:val="00FD20E2"/>
    <w:rsid w:val="00FD52DA"/>
    <w:rsid w:val="00FE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4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A443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909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962D3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2D3A"/>
  </w:style>
  <w:style w:type="paragraph" w:styleId="Footer">
    <w:name w:val="footer"/>
    <w:basedOn w:val="Normal"/>
    <w:link w:val="FooterChar"/>
    <w:uiPriority w:val="99"/>
    <w:semiHidden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2D3A"/>
  </w:style>
  <w:style w:type="character" w:customStyle="1" w:styleId="1">
    <w:name w:val="Основной текст1"/>
    <w:basedOn w:val="DefaultParagraphFont"/>
    <w:uiPriority w:val="99"/>
    <w:rsid w:val="00962D3A"/>
    <w:rPr>
      <w:rFonts w:ascii="Arial" w:hAnsi="Arial" w:cs="Arial"/>
      <w:b/>
      <w:bCs/>
      <w:color w:val="000000"/>
      <w:spacing w:val="1"/>
      <w:w w:val="100"/>
      <w:position w:val="0"/>
      <w:sz w:val="15"/>
      <w:szCs w:val="15"/>
      <w:u w:val="none"/>
      <w:lang w:val="ru-RU" w:eastAsia="ru-RU"/>
    </w:rPr>
  </w:style>
  <w:style w:type="character" w:styleId="Hyperlink">
    <w:name w:val="Hyperlink"/>
    <w:basedOn w:val="DefaultParagraphFont"/>
    <w:uiPriority w:val="99"/>
    <w:rsid w:val="004645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582</TotalTime>
  <Pages>6</Pages>
  <Words>1544</Words>
  <Characters>8803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Customer</cp:lastModifiedBy>
  <cp:revision>204</cp:revision>
  <cp:lastPrinted>2016-11-30T08:27:00Z</cp:lastPrinted>
  <dcterms:created xsi:type="dcterms:W3CDTF">2015-07-14T05:53:00Z</dcterms:created>
  <dcterms:modified xsi:type="dcterms:W3CDTF">2016-11-30T08:28:00Z</dcterms:modified>
</cp:coreProperties>
</file>